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4AF" w:rsidRDefault="000854AF" w:rsidP="000854AF">
      <w:pPr>
        <w:rPr>
          <w:rStyle w:val="s1"/>
        </w:rPr>
      </w:pPr>
      <w:r>
        <w:rPr>
          <w:rStyle w:val="s1"/>
          <w:u w:val="single"/>
        </w:rPr>
        <w:t>John PLUMBE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0854AF" w:rsidRDefault="000854AF" w:rsidP="000854AF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Briston</w:t>
      </w:r>
      <w:proofErr w:type="spellEnd"/>
      <w:r>
        <w:rPr>
          <w:rStyle w:val="s1"/>
        </w:rPr>
        <w:t>, Norfolk.</w:t>
      </w:r>
    </w:p>
    <w:p w:rsidR="000854AF" w:rsidRDefault="000854AF" w:rsidP="000854AF">
      <w:pPr>
        <w:rPr>
          <w:rStyle w:val="s1"/>
        </w:rPr>
      </w:pPr>
    </w:p>
    <w:p w:rsidR="000854AF" w:rsidRDefault="000854AF" w:rsidP="000854AF">
      <w:pPr>
        <w:rPr>
          <w:rStyle w:val="s1"/>
        </w:rPr>
      </w:pPr>
    </w:p>
    <w:p w:rsidR="000854AF" w:rsidRDefault="000854AF" w:rsidP="000854AF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0854AF" w:rsidRDefault="000854AF" w:rsidP="000854AF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113)</w:t>
      </w:r>
    </w:p>
    <w:p w:rsidR="000854AF" w:rsidRDefault="000854AF" w:rsidP="000854AF">
      <w:pPr>
        <w:rPr>
          <w:rStyle w:val="s1"/>
        </w:rPr>
      </w:pPr>
    </w:p>
    <w:p w:rsidR="000854AF" w:rsidRDefault="000854AF" w:rsidP="000854AF">
      <w:pPr>
        <w:rPr>
          <w:rStyle w:val="s1"/>
        </w:rPr>
      </w:pPr>
    </w:p>
    <w:p w:rsidR="000854AF" w:rsidRDefault="000854AF" w:rsidP="000854AF">
      <w:pPr>
        <w:rPr>
          <w:rStyle w:val="s1"/>
        </w:rPr>
      </w:pPr>
      <w:r>
        <w:rPr>
          <w:rStyle w:val="s1"/>
        </w:rPr>
        <w:t>8 March 2017</w:t>
      </w:r>
    </w:p>
    <w:p w:rsidR="006B2F86" w:rsidRPr="00E71FC3" w:rsidRDefault="000854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4AF" w:rsidRDefault="000854AF" w:rsidP="00E71FC3">
      <w:r>
        <w:separator/>
      </w:r>
    </w:p>
  </w:endnote>
  <w:endnote w:type="continuationSeparator" w:id="0">
    <w:p w:rsidR="000854AF" w:rsidRDefault="000854A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4AF" w:rsidRDefault="000854AF" w:rsidP="00E71FC3">
      <w:r>
        <w:separator/>
      </w:r>
    </w:p>
  </w:footnote>
  <w:footnote w:type="continuationSeparator" w:id="0">
    <w:p w:rsidR="000854AF" w:rsidRDefault="000854A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AF"/>
    <w:rsid w:val="000854A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8D7D49-8E2B-4479-8857-BEF0EBDA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854A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0854A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0854A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2017-03-18T22:19:00Z</dcterms:created>
  <dcterms:modified xsi:type="dcterms:W3CDTF">2017-03-18T22:20:00Z</dcterms:modified>
</cp:coreProperties>
</file>